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1DF4B" w14:textId="77777777" w:rsidR="009F2903" w:rsidRDefault="009F2903" w:rsidP="009F2903">
      <w:pPr>
        <w:pStyle w:val="NoSpacing"/>
      </w:pPr>
      <w:r>
        <w:rPr>
          <w:u w:val="single"/>
        </w:rPr>
        <w:t>Robert BERNEYE</w:t>
      </w:r>
      <w:r>
        <w:t xml:space="preserve">        (fl.1404)</w:t>
      </w:r>
    </w:p>
    <w:p w14:paraId="7E701A02" w14:textId="77777777" w:rsidR="009F2903" w:rsidRDefault="009F2903" w:rsidP="009F2903">
      <w:pPr>
        <w:pStyle w:val="NoSpacing"/>
      </w:pPr>
    </w:p>
    <w:p w14:paraId="2DA2AFCB" w14:textId="294AF303" w:rsidR="009F2903" w:rsidRDefault="009F2903" w:rsidP="009F2903">
      <w:pPr>
        <w:pStyle w:val="NoSpacing"/>
      </w:pPr>
    </w:p>
    <w:p w14:paraId="751CF3AF" w14:textId="77777777" w:rsidR="00CD5914" w:rsidRDefault="00CD5914" w:rsidP="00CD5914">
      <w:pPr>
        <w:pStyle w:val="NoSpacing"/>
      </w:pPr>
      <w:r>
        <w:t>18 May1400</w:t>
      </w:r>
      <w:r>
        <w:tab/>
        <w:t xml:space="preserve">On a commission of the peace for </w:t>
      </w:r>
      <w:smartTag w:uri="urn:schemas-microsoft-com:office:smarttags" w:element="place">
        <w:smartTag w:uri="urn:schemas-microsoft-com:office:smarttags" w:element="country-region">
          <w:r>
            <w:t>Kent</w:t>
          </w:r>
        </w:smartTag>
      </w:smartTag>
      <w:r>
        <w:t>.  (C.P.R.1399-1401 p.560)</w:t>
      </w:r>
    </w:p>
    <w:p w14:paraId="3B598A57" w14:textId="74067357" w:rsidR="00CD5914" w:rsidRDefault="00CD5914" w:rsidP="00CD5914">
      <w:pPr>
        <w:pStyle w:val="NoSpacing"/>
      </w:pPr>
      <w:r>
        <w:t>16 May1401</w:t>
      </w:r>
      <w:r>
        <w:tab/>
        <w:t>On a commission of the peace for Kent.  (ibid.p.560)</w:t>
      </w:r>
    </w:p>
    <w:p w14:paraId="553EDC55" w14:textId="77777777" w:rsidR="009F2903" w:rsidRDefault="009F2903" w:rsidP="00CD5914">
      <w:pPr>
        <w:pStyle w:val="NoSpacing"/>
      </w:pPr>
      <w:r>
        <w:t>10 Feb.1404</w:t>
      </w:r>
      <w:r>
        <w:tab/>
        <w:t>On a commission of the peace for Kent.  (C.P.R. 1401-5 p.517)</w:t>
      </w:r>
    </w:p>
    <w:p w14:paraId="67977DB2" w14:textId="77777777" w:rsidR="009F2903" w:rsidRDefault="009F2903" w:rsidP="009F2903">
      <w:pPr>
        <w:pStyle w:val="NoSpacing"/>
      </w:pPr>
    </w:p>
    <w:p w14:paraId="39BE072E" w14:textId="77777777" w:rsidR="009F2903" w:rsidRDefault="009F2903" w:rsidP="009F2903">
      <w:pPr>
        <w:pStyle w:val="NoSpacing"/>
      </w:pPr>
    </w:p>
    <w:p w14:paraId="4A2650AB" w14:textId="3683D142" w:rsidR="009F2903" w:rsidRDefault="009F2903" w:rsidP="009F2903">
      <w:pPr>
        <w:pStyle w:val="NoSpacing"/>
      </w:pPr>
      <w:r>
        <w:t>3 May 2015</w:t>
      </w:r>
    </w:p>
    <w:p w14:paraId="79FFA62B" w14:textId="4696CBFE" w:rsidR="00CD5914" w:rsidRPr="00B96958" w:rsidRDefault="00CD5914" w:rsidP="009F2903">
      <w:pPr>
        <w:pStyle w:val="NoSpacing"/>
      </w:pPr>
      <w:r>
        <w:t>13 November 2021</w:t>
      </w:r>
    </w:p>
    <w:p w14:paraId="3AF18B9C" w14:textId="77777777" w:rsidR="00E47068" w:rsidRPr="009F2903" w:rsidRDefault="00E47068" w:rsidP="00C009D8">
      <w:pPr>
        <w:pStyle w:val="NoSpacing"/>
      </w:pPr>
    </w:p>
    <w:sectPr w:rsidR="00E47068" w:rsidRPr="009F29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15B0" w14:textId="77777777" w:rsidR="009F2903" w:rsidRDefault="009F2903" w:rsidP="00920DE3">
      <w:pPr>
        <w:spacing w:after="0" w:line="240" w:lineRule="auto"/>
      </w:pPr>
      <w:r>
        <w:separator/>
      </w:r>
    </w:p>
  </w:endnote>
  <w:endnote w:type="continuationSeparator" w:id="0">
    <w:p w14:paraId="0DAC44E6" w14:textId="77777777" w:rsidR="009F2903" w:rsidRDefault="009F29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386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1884" w14:textId="77777777" w:rsidR="00C009D8" w:rsidRPr="00C009D8" w:rsidRDefault="00C009D8">
    <w:pPr>
      <w:pStyle w:val="Footer"/>
    </w:pPr>
    <w:r>
      <w:t>Copyright I.S.Rogers 9 August 2013</w:t>
    </w:r>
  </w:p>
  <w:p w14:paraId="7F757BB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1669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5B131" w14:textId="77777777" w:rsidR="009F2903" w:rsidRDefault="009F2903" w:rsidP="00920DE3">
      <w:pPr>
        <w:spacing w:after="0" w:line="240" w:lineRule="auto"/>
      </w:pPr>
      <w:r>
        <w:separator/>
      </w:r>
    </w:p>
  </w:footnote>
  <w:footnote w:type="continuationSeparator" w:id="0">
    <w:p w14:paraId="36FE01DE" w14:textId="77777777" w:rsidR="009F2903" w:rsidRDefault="009F29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13F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C34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C52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03"/>
    <w:rsid w:val="00120749"/>
    <w:rsid w:val="00624CAE"/>
    <w:rsid w:val="00920DE3"/>
    <w:rsid w:val="009F2903"/>
    <w:rsid w:val="00C009D8"/>
    <w:rsid w:val="00CD591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D870735"/>
  <w15:docId w15:val="{B7772041-921B-4725-92F6-AD086F92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2015-05-03T20:26:00Z</dcterms:created>
  <dcterms:modified xsi:type="dcterms:W3CDTF">2021-11-13T20:22:00Z</dcterms:modified>
</cp:coreProperties>
</file>